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53F" w:rsidRPr="005E1935" w:rsidRDefault="00A14446" w:rsidP="00FA3856">
      <w:pPr>
        <w:jc w:val="center"/>
        <w:rPr>
          <w:b/>
          <w:sz w:val="40"/>
          <w:szCs w:val="40"/>
          <w:u w:val="single"/>
          <w:lang w:val="en-US"/>
        </w:rPr>
      </w:pPr>
      <w:r w:rsidRPr="005E1935">
        <w:rPr>
          <w:b/>
          <w:sz w:val="40"/>
          <w:szCs w:val="40"/>
          <w:u w:val="single"/>
          <w:lang w:val="en-US"/>
        </w:rPr>
        <w:t>Procedure for Cleaning of Infectious Rooms Daily</w:t>
      </w:r>
      <w:bookmarkStart w:id="0" w:name="_GoBack"/>
      <w:bookmarkEnd w:id="0"/>
    </w:p>
    <w:p w:rsidR="00A14446" w:rsidRPr="00FA3856" w:rsidRDefault="00A14446" w:rsidP="00FA3856">
      <w:pPr>
        <w:jc w:val="center"/>
        <w:rPr>
          <w:b/>
          <w:sz w:val="40"/>
          <w:szCs w:val="40"/>
          <w:lang w:val="en-US"/>
        </w:rPr>
      </w:pPr>
      <w:r w:rsidRPr="00FA3856">
        <w:rPr>
          <w:b/>
          <w:sz w:val="40"/>
          <w:szCs w:val="40"/>
          <w:lang w:val="en-US"/>
        </w:rPr>
        <w:t>Always Follow Precaution S</w:t>
      </w:r>
      <w:r w:rsidR="00A55D0E" w:rsidRPr="00FA3856">
        <w:rPr>
          <w:b/>
          <w:sz w:val="40"/>
          <w:szCs w:val="40"/>
          <w:lang w:val="en-US"/>
        </w:rPr>
        <w:t xml:space="preserve">ign </w:t>
      </w:r>
      <w:proofErr w:type="gramStart"/>
      <w:r w:rsidR="00A55D0E" w:rsidRPr="00FA3856">
        <w:rPr>
          <w:b/>
          <w:sz w:val="40"/>
          <w:szCs w:val="40"/>
          <w:lang w:val="en-US"/>
        </w:rPr>
        <w:t>On</w:t>
      </w:r>
      <w:proofErr w:type="gramEnd"/>
      <w:r w:rsidR="00B1535B" w:rsidRPr="00FA3856">
        <w:rPr>
          <w:b/>
          <w:sz w:val="40"/>
          <w:szCs w:val="40"/>
          <w:lang w:val="en-US"/>
        </w:rPr>
        <w:t xml:space="preserve"> D</w:t>
      </w:r>
      <w:r w:rsidRPr="00FA3856">
        <w:rPr>
          <w:b/>
          <w:sz w:val="40"/>
          <w:szCs w:val="40"/>
          <w:lang w:val="en-US"/>
        </w:rPr>
        <w:t>oor</w:t>
      </w:r>
    </w:p>
    <w:p w:rsidR="00B1535B" w:rsidRDefault="00B1535B">
      <w:pPr>
        <w:rPr>
          <w:lang w:val="en-US"/>
        </w:rPr>
      </w:pP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color w:val="FFC000"/>
          <w:sz w:val="28"/>
          <w:szCs w:val="28"/>
          <w:lang w:val="en-US"/>
        </w:rPr>
        <w:t xml:space="preserve">CONTACT PRECAUTIONS </w:t>
      </w:r>
      <w:r w:rsidRPr="00FA3856">
        <w:rPr>
          <w:sz w:val="28"/>
          <w:szCs w:val="28"/>
          <w:lang w:val="en-US"/>
        </w:rPr>
        <w:t>– Gloves, and Gown</w:t>
      </w: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color w:val="00B0F0"/>
          <w:sz w:val="28"/>
          <w:szCs w:val="28"/>
          <w:lang w:val="en-US"/>
        </w:rPr>
        <w:t xml:space="preserve">AIRBORNE PRECAUTIONS </w:t>
      </w:r>
      <w:r w:rsidRPr="00FA3856">
        <w:rPr>
          <w:sz w:val="28"/>
          <w:szCs w:val="28"/>
          <w:lang w:val="en-US"/>
        </w:rPr>
        <w:t>– Gloves, Gown and Mask</w:t>
      </w: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color w:val="00B050"/>
          <w:sz w:val="28"/>
          <w:szCs w:val="28"/>
          <w:lang w:val="en-US"/>
        </w:rPr>
        <w:t xml:space="preserve">DROPLET PRECAUTIONS </w:t>
      </w:r>
      <w:r w:rsidRPr="00FA3856">
        <w:rPr>
          <w:sz w:val="28"/>
          <w:szCs w:val="28"/>
          <w:lang w:val="en-US"/>
        </w:rPr>
        <w:t xml:space="preserve">– Gloves, Gown and Mask </w:t>
      </w: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color w:val="ED7D31" w:themeColor="accent2"/>
          <w:sz w:val="28"/>
          <w:szCs w:val="28"/>
          <w:lang w:val="en-US"/>
        </w:rPr>
        <w:t xml:space="preserve">COVID 19 PRECAAUTIONS </w:t>
      </w:r>
      <w:r w:rsidRPr="00FA3856">
        <w:rPr>
          <w:sz w:val="28"/>
          <w:szCs w:val="28"/>
          <w:lang w:val="en-US"/>
        </w:rPr>
        <w:t>– Gloves, Gown, Mask N95, Shoe Covers and Hair Cap</w:t>
      </w:r>
    </w:p>
    <w:p w:rsidR="00B1535B" w:rsidRPr="00FA3856" w:rsidRDefault="00B1535B" w:rsidP="00B1535B">
      <w:pPr>
        <w:pStyle w:val="ListParagraph"/>
        <w:rPr>
          <w:sz w:val="28"/>
          <w:szCs w:val="28"/>
          <w:lang w:val="en-US"/>
        </w:rPr>
      </w:pP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 xml:space="preserve">Chemical used: </w:t>
      </w:r>
      <w:proofErr w:type="spellStart"/>
      <w:r w:rsidRPr="00FA3856">
        <w:rPr>
          <w:b/>
          <w:sz w:val="28"/>
          <w:szCs w:val="28"/>
          <w:lang w:val="en-US"/>
        </w:rPr>
        <w:t>Actichlor</w:t>
      </w:r>
      <w:proofErr w:type="spellEnd"/>
      <w:r w:rsidRPr="00FA3856">
        <w:rPr>
          <w:b/>
          <w:sz w:val="28"/>
          <w:szCs w:val="28"/>
          <w:lang w:val="en-US"/>
        </w:rPr>
        <w:t xml:space="preserve"> Plus Tablets (24hr shelf life once activated)</w:t>
      </w:r>
    </w:p>
    <w:p w:rsidR="00B1535B" w:rsidRPr="00FA3856" w:rsidRDefault="00B1535B" w:rsidP="00B1535B">
      <w:pPr>
        <w:pStyle w:val="ListParagraph"/>
        <w:rPr>
          <w:sz w:val="28"/>
          <w:szCs w:val="28"/>
          <w:lang w:val="en-US"/>
        </w:rPr>
      </w:pP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Dis</w:t>
      </w:r>
      <w:r w:rsidR="00FA3856">
        <w:rPr>
          <w:sz w:val="28"/>
          <w:szCs w:val="28"/>
          <w:lang w:val="en-US"/>
        </w:rPr>
        <w:t>s</w:t>
      </w:r>
      <w:r w:rsidRPr="00FA3856">
        <w:rPr>
          <w:sz w:val="28"/>
          <w:szCs w:val="28"/>
          <w:lang w:val="en-US"/>
        </w:rPr>
        <w:t xml:space="preserve">olve one tablet in 1 </w:t>
      </w:r>
      <w:proofErr w:type="spellStart"/>
      <w:r w:rsidRPr="00FA3856">
        <w:rPr>
          <w:sz w:val="28"/>
          <w:szCs w:val="28"/>
          <w:lang w:val="en-US"/>
        </w:rPr>
        <w:t>litre</w:t>
      </w:r>
      <w:proofErr w:type="spellEnd"/>
      <w:r w:rsidRPr="00FA3856">
        <w:rPr>
          <w:sz w:val="28"/>
          <w:szCs w:val="28"/>
          <w:lang w:val="en-US"/>
        </w:rPr>
        <w:t xml:space="preserve"> of cold water in labelled bottle</w:t>
      </w:r>
    </w:p>
    <w:p w:rsidR="00B1535B" w:rsidRPr="00FA3856" w:rsidRDefault="00B1535B" w:rsidP="00B1535B">
      <w:pPr>
        <w:pStyle w:val="ListParagraph"/>
        <w:rPr>
          <w:sz w:val="28"/>
          <w:szCs w:val="28"/>
          <w:lang w:val="en-US"/>
        </w:rPr>
      </w:pP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Display wet floor sign</w:t>
      </w:r>
    </w:p>
    <w:p w:rsidR="00B1535B" w:rsidRPr="00FA3856" w:rsidRDefault="00B1535B" w:rsidP="00B1535B">
      <w:pPr>
        <w:pStyle w:val="ListParagraph"/>
        <w:rPr>
          <w:sz w:val="28"/>
          <w:szCs w:val="28"/>
          <w:lang w:val="en-US"/>
        </w:rPr>
      </w:pPr>
    </w:p>
    <w:p w:rsidR="00B1535B" w:rsidRPr="00FA3856" w:rsidRDefault="00B1535B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Perform hand hygiene and wear approp</w:t>
      </w:r>
      <w:r w:rsidR="00A55D0E" w:rsidRPr="00FA3856">
        <w:rPr>
          <w:sz w:val="28"/>
          <w:szCs w:val="28"/>
          <w:lang w:val="en-US"/>
        </w:rPr>
        <w:t>riate PPE</w:t>
      </w:r>
    </w:p>
    <w:p w:rsidR="00A55D0E" w:rsidRPr="00FA3856" w:rsidRDefault="00A55D0E" w:rsidP="00A55D0E">
      <w:pPr>
        <w:pStyle w:val="ListParagraph"/>
        <w:rPr>
          <w:sz w:val="28"/>
          <w:szCs w:val="28"/>
          <w:lang w:val="en-US"/>
        </w:rPr>
      </w:pPr>
    </w:p>
    <w:p w:rsidR="00A55D0E" w:rsidRPr="00FA3856" w:rsidRDefault="00A55D0E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 xml:space="preserve">Use a good cleaning technique on surfaces. Pay particular attention to </w:t>
      </w:r>
      <w:r w:rsidRPr="00FA3856">
        <w:rPr>
          <w:b/>
          <w:sz w:val="28"/>
          <w:szCs w:val="28"/>
          <w:lang w:val="en-US"/>
        </w:rPr>
        <w:t>TOUCH SURFACES</w:t>
      </w:r>
    </w:p>
    <w:p w:rsidR="00A55D0E" w:rsidRPr="00FA3856" w:rsidRDefault="00A55D0E" w:rsidP="00A55D0E">
      <w:pPr>
        <w:pStyle w:val="ListParagraph"/>
        <w:rPr>
          <w:sz w:val="28"/>
          <w:szCs w:val="28"/>
          <w:lang w:val="en-US"/>
        </w:rPr>
      </w:pPr>
    </w:p>
    <w:p w:rsidR="00A55D0E" w:rsidRPr="00FA3856" w:rsidRDefault="00A55D0E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Clean door handles, bedside tables, fixed equipment and fittings, hand basins, window ledges</w:t>
      </w:r>
    </w:p>
    <w:p w:rsidR="00A55D0E" w:rsidRPr="00FA3856" w:rsidRDefault="00A55D0E" w:rsidP="00A55D0E">
      <w:pPr>
        <w:pStyle w:val="ListParagraph"/>
        <w:rPr>
          <w:sz w:val="28"/>
          <w:szCs w:val="28"/>
          <w:lang w:val="en-US"/>
        </w:rPr>
      </w:pPr>
    </w:p>
    <w:p w:rsidR="00A55D0E" w:rsidRPr="00FA3856" w:rsidRDefault="00A55D0E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Clean bathroom – toilet, shower, hand basin</w:t>
      </w:r>
    </w:p>
    <w:p w:rsidR="00FA3856" w:rsidRPr="00FA3856" w:rsidRDefault="00FA3856" w:rsidP="00FA3856">
      <w:pPr>
        <w:pStyle w:val="ListParagraph"/>
        <w:rPr>
          <w:sz w:val="28"/>
          <w:szCs w:val="28"/>
          <w:lang w:val="en-US"/>
        </w:rPr>
      </w:pPr>
    </w:p>
    <w:p w:rsidR="00FA3856" w:rsidRPr="00FA3856" w:rsidRDefault="00FA3856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Only use water on mirrors and windows as the chemicals smudge the glass</w:t>
      </w:r>
    </w:p>
    <w:p w:rsidR="00FA3856" w:rsidRPr="00FA3856" w:rsidRDefault="00FA3856" w:rsidP="00FA3856">
      <w:pPr>
        <w:pStyle w:val="ListParagraph"/>
        <w:rPr>
          <w:sz w:val="28"/>
          <w:szCs w:val="28"/>
          <w:lang w:val="en-US"/>
        </w:rPr>
      </w:pPr>
    </w:p>
    <w:p w:rsidR="00FA3856" w:rsidRPr="00FA3856" w:rsidRDefault="00FA3856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 xml:space="preserve">Wet mop the floor thoroughly using undiluted </w:t>
      </w:r>
      <w:proofErr w:type="spellStart"/>
      <w:r w:rsidRPr="00FA3856">
        <w:rPr>
          <w:b/>
          <w:sz w:val="28"/>
          <w:szCs w:val="28"/>
          <w:lang w:val="en-US"/>
        </w:rPr>
        <w:t>Actichlor</w:t>
      </w:r>
      <w:proofErr w:type="spellEnd"/>
      <w:r w:rsidRPr="00FA3856">
        <w:rPr>
          <w:b/>
          <w:sz w:val="28"/>
          <w:szCs w:val="28"/>
          <w:lang w:val="en-US"/>
        </w:rPr>
        <w:t xml:space="preserve"> Plus Tablets</w:t>
      </w:r>
    </w:p>
    <w:p w:rsidR="00FA3856" w:rsidRPr="00FA3856" w:rsidRDefault="00FA3856" w:rsidP="00FA3856">
      <w:pPr>
        <w:pStyle w:val="ListParagraph"/>
        <w:rPr>
          <w:sz w:val="28"/>
          <w:szCs w:val="28"/>
          <w:lang w:val="en-US"/>
        </w:rPr>
      </w:pPr>
    </w:p>
    <w:p w:rsidR="00FA3856" w:rsidRPr="00FA3856" w:rsidRDefault="00FA3856" w:rsidP="00B1535B">
      <w:pPr>
        <w:pStyle w:val="ListParagraph"/>
        <w:numPr>
          <w:ilvl w:val="0"/>
          <w:numId w:val="1"/>
        </w:numPr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Discard any solution remaining in the bottle after cleaning the entire room</w:t>
      </w:r>
    </w:p>
    <w:p w:rsidR="00FA3856" w:rsidRPr="00FA3856" w:rsidRDefault="00FA3856" w:rsidP="00FA3856">
      <w:pPr>
        <w:pStyle w:val="ListParagraph"/>
        <w:rPr>
          <w:sz w:val="28"/>
          <w:szCs w:val="28"/>
          <w:lang w:val="en-US"/>
        </w:rPr>
      </w:pPr>
    </w:p>
    <w:p w:rsidR="00FA3856" w:rsidRPr="00FA3856" w:rsidRDefault="00FA3856" w:rsidP="00FA3856">
      <w:pPr>
        <w:pStyle w:val="ListParagraph"/>
        <w:rPr>
          <w:sz w:val="28"/>
          <w:szCs w:val="28"/>
          <w:lang w:val="en-US"/>
        </w:rPr>
      </w:pPr>
      <w:r w:rsidRPr="00FA3856">
        <w:rPr>
          <w:sz w:val="28"/>
          <w:szCs w:val="28"/>
          <w:lang w:val="en-US"/>
        </w:rPr>
        <w:t>Updated October 2020</w:t>
      </w:r>
    </w:p>
    <w:p w:rsidR="00A14446" w:rsidRPr="00A14446" w:rsidRDefault="00A14446">
      <w:pPr>
        <w:rPr>
          <w:lang w:val="en-US"/>
        </w:rPr>
      </w:pPr>
    </w:p>
    <w:sectPr w:rsidR="00A14446" w:rsidRPr="00A144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FD1C90"/>
    <w:multiLevelType w:val="hybridMultilevel"/>
    <w:tmpl w:val="BE16DF2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446"/>
    <w:rsid w:val="002A5023"/>
    <w:rsid w:val="003E7A9A"/>
    <w:rsid w:val="005E1935"/>
    <w:rsid w:val="00A14446"/>
    <w:rsid w:val="00A55D0E"/>
    <w:rsid w:val="00B1535B"/>
    <w:rsid w:val="00FA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A6FF7D-8A72-44B0-9D8B-38A5EF54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3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BBA39082.dotm</Template>
  <TotalTime>33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</cp:lastModifiedBy>
  <cp:revision>1</cp:revision>
  <dcterms:created xsi:type="dcterms:W3CDTF">2020-10-29T22:08:00Z</dcterms:created>
  <dcterms:modified xsi:type="dcterms:W3CDTF">2020-10-29T22:41:00Z</dcterms:modified>
</cp:coreProperties>
</file>